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A705D" w14:textId="77777777" w:rsidR="00F46EBE" w:rsidRDefault="00F46EBE" w:rsidP="00F46E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JOHNSON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0056278" w14:textId="77777777" w:rsidR="00F46EBE" w:rsidRDefault="00F46EBE" w:rsidP="00F46E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Marton</w:t>
      </w:r>
      <w:proofErr w:type="spellEnd"/>
      <w:r>
        <w:rPr>
          <w:rFonts w:ascii="Times New Roman" w:hAnsi="Times New Roman" w:cs="Times New Roman"/>
        </w:rPr>
        <w:t>, Lincolnshire. Yeoman.</w:t>
      </w:r>
    </w:p>
    <w:p w14:paraId="199F88C3" w14:textId="77777777" w:rsidR="00F46EBE" w:rsidRDefault="00F46EBE" w:rsidP="00F46EBE">
      <w:pPr>
        <w:rPr>
          <w:rFonts w:ascii="Times New Roman" w:hAnsi="Times New Roman" w:cs="Times New Roman"/>
        </w:rPr>
      </w:pPr>
    </w:p>
    <w:p w14:paraId="184E5B5D" w14:textId="77777777" w:rsidR="00F46EBE" w:rsidRDefault="00F46EBE" w:rsidP="00F46EBE">
      <w:pPr>
        <w:rPr>
          <w:rFonts w:ascii="Times New Roman" w:hAnsi="Times New Roman" w:cs="Times New Roman"/>
        </w:rPr>
      </w:pPr>
    </w:p>
    <w:p w14:paraId="1113ACF2" w14:textId="77777777" w:rsidR="00F46EBE" w:rsidRDefault="00F46EBE" w:rsidP="00F46E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Robert </w:t>
      </w:r>
      <w:proofErr w:type="spellStart"/>
      <w:r>
        <w:rPr>
          <w:rFonts w:ascii="Times New Roman" w:hAnsi="Times New Roman" w:cs="Times New Roman"/>
        </w:rPr>
        <w:t>Tailboys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Simon </w:t>
      </w:r>
      <w:proofErr w:type="spellStart"/>
      <w:r>
        <w:rPr>
          <w:rFonts w:ascii="Times New Roman" w:hAnsi="Times New Roman" w:cs="Times New Roman"/>
        </w:rPr>
        <w:t>Sheles</w:t>
      </w:r>
      <w:proofErr w:type="spellEnd"/>
    </w:p>
    <w:p w14:paraId="3ADE6F32" w14:textId="77777777" w:rsidR="00F46EBE" w:rsidRDefault="00F46EBE" w:rsidP="00F46E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Burgh in the Marsh(q.v.), Thomas </w:t>
      </w:r>
      <w:proofErr w:type="spellStart"/>
      <w:r>
        <w:rPr>
          <w:rFonts w:ascii="Times New Roman" w:hAnsi="Times New Roman" w:cs="Times New Roman"/>
        </w:rPr>
        <w:t>Tille</w:t>
      </w:r>
      <w:proofErr w:type="spellEnd"/>
      <w:r>
        <w:rPr>
          <w:rFonts w:ascii="Times New Roman" w:hAnsi="Times New Roman" w:cs="Times New Roman"/>
        </w:rPr>
        <w:t xml:space="preserve"> of Boothby(q.v.) and Robert</w:t>
      </w:r>
    </w:p>
    <w:p w14:paraId="025C9C3F" w14:textId="77777777" w:rsidR="00F46EBE" w:rsidRDefault="00F46EBE" w:rsidP="00F46E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Haryson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Aswarby</w:t>
      </w:r>
      <w:proofErr w:type="spellEnd"/>
      <w:r>
        <w:rPr>
          <w:rFonts w:ascii="Times New Roman" w:hAnsi="Times New Roman" w:cs="Times New Roman"/>
        </w:rPr>
        <w:t>(q.v.).</w:t>
      </w:r>
    </w:p>
    <w:p w14:paraId="35E2D083" w14:textId="77777777" w:rsidR="00F46EBE" w:rsidRDefault="00F46EBE" w:rsidP="00F46E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3E1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9661133" w14:textId="77777777" w:rsidR="00F46EBE" w:rsidRDefault="00F46EBE" w:rsidP="00F46EBE">
      <w:pPr>
        <w:rPr>
          <w:rFonts w:ascii="Times New Roman" w:hAnsi="Times New Roman" w:cs="Times New Roman"/>
        </w:rPr>
      </w:pPr>
    </w:p>
    <w:p w14:paraId="3BAEB9AE" w14:textId="77777777" w:rsidR="00F46EBE" w:rsidRDefault="00F46EBE" w:rsidP="00F46EBE">
      <w:pPr>
        <w:rPr>
          <w:rFonts w:ascii="Times New Roman" w:hAnsi="Times New Roman" w:cs="Times New Roman"/>
        </w:rPr>
      </w:pPr>
    </w:p>
    <w:p w14:paraId="39160E1F" w14:textId="77777777" w:rsidR="00F46EBE" w:rsidRDefault="00F46EBE" w:rsidP="00F46E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February 2019</w:t>
      </w:r>
    </w:p>
    <w:p w14:paraId="3B7363E8" w14:textId="77777777" w:rsidR="006B2F86" w:rsidRPr="00E71FC3" w:rsidRDefault="00F46E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EDA07" w14:textId="77777777" w:rsidR="00F46EBE" w:rsidRDefault="00F46EBE" w:rsidP="00E71FC3">
      <w:r>
        <w:separator/>
      </w:r>
    </w:p>
  </w:endnote>
  <w:endnote w:type="continuationSeparator" w:id="0">
    <w:p w14:paraId="4ED59460" w14:textId="77777777" w:rsidR="00F46EBE" w:rsidRDefault="00F46E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018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C7BF2" w14:textId="77777777" w:rsidR="00F46EBE" w:rsidRDefault="00F46EBE" w:rsidP="00E71FC3">
      <w:r>
        <w:separator/>
      </w:r>
    </w:p>
  </w:footnote>
  <w:footnote w:type="continuationSeparator" w:id="0">
    <w:p w14:paraId="154389F4" w14:textId="77777777" w:rsidR="00F46EBE" w:rsidRDefault="00F46E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E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A73AE"/>
  <w15:chartTrackingRefBased/>
  <w15:docId w15:val="{1A3D1C30-9DF6-438E-A0C8-D6E203BD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6E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46E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2019-02-12T19:52:00Z</dcterms:created>
  <dcterms:modified xsi:type="dcterms:W3CDTF">2019-02-12T19:52:00Z</dcterms:modified>
</cp:coreProperties>
</file>